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1747E1" w:rsidRPr="00C2766B" w:rsidTr="00C2766B">
        <w:tc>
          <w:tcPr>
            <w:tcW w:w="9571" w:type="dxa"/>
            <w:gridSpan w:val="2"/>
          </w:tcPr>
          <w:p w:rsidR="001747E1" w:rsidRPr="00C2766B" w:rsidRDefault="001747E1" w:rsidP="00C276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766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об объеме недопоставленной электрической энергии </w:t>
            </w:r>
          </w:p>
          <w:p w:rsidR="001747E1" w:rsidRPr="00C2766B" w:rsidRDefault="001747E1" w:rsidP="00C276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766B">
              <w:rPr>
                <w:rFonts w:ascii="Times New Roman" w:hAnsi="Times New Roman"/>
                <w:b/>
                <w:sz w:val="24"/>
                <w:szCs w:val="24"/>
              </w:rPr>
              <w:t>за январь-февраль 2019 года</w:t>
            </w:r>
          </w:p>
        </w:tc>
      </w:tr>
      <w:tr w:rsidR="001747E1" w:rsidRPr="00C2766B" w:rsidTr="00C2766B">
        <w:tc>
          <w:tcPr>
            <w:tcW w:w="4785" w:type="dxa"/>
          </w:tcPr>
          <w:p w:rsidR="001747E1" w:rsidRPr="00C2766B" w:rsidRDefault="001747E1" w:rsidP="00C27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747E1" w:rsidRPr="00C2766B" w:rsidRDefault="001747E1" w:rsidP="00C27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66B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4786" w:type="dxa"/>
          </w:tcPr>
          <w:p w:rsidR="001747E1" w:rsidRPr="00C2766B" w:rsidRDefault="001747E1" w:rsidP="00C27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747E1" w:rsidRPr="00C2766B" w:rsidRDefault="001747E1" w:rsidP="00C27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66B">
              <w:rPr>
                <w:rFonts w:ascii="Times New Roman" w:hAnsi="Times New Roman"/>
                <w:sz w:val="24"/>
                <w:szCs w:val="24"/>
              </w:rPr>
              <w:t>Объем недопоставленной электрической энергии в результате аварийного отключения, кВтч</w:t>
            </w:r>
          </w:p>
        </w:tc>
      </w:tr>
      <w:tr w:rsidR="001747E1" w:rsidRPr="00C2766B" w:rsidTr="00C2766B">
        <w:tc>
          <w:tcPr>
            <w:tcW w:w="4785" w:type="dxa"/>
          </w:tcPr>
          <w:p w:rsidR="001747E1" w:rsidRPr="00C2766B" w:rsidRDefault="001747E1" w:rsidP="00C27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747E1" w:rsidRPr="00C2766B" w:rsidRDefault="001747E1" w:rsidP="00C27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66B">
              <w:rPr>
                <w:rFonts w:ascii="Times New Roman" w:hAnsi="Times New Roman"/>
                <w:sz w:val="24"/>
                <w:szCs w:val="24"/>
              </w:rPr>
              <w:t>КЛ-6 кВ от ТП № 5 до ТП № 4</w:t>
            </w:r>
          </w:p>
        </w:tc>
        <w:tc>
          <w:tcPr>
            <w:tcW w:w="4786" w:type="dxa"/>
          </w:tcPr>
          <w:p w:rsidR="001747E1" w:rsidRPr="00C2766B" w:rsidRDefault="001747E1" w:rsidP="00C27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747E1" w:rsidRPr="00C2766B" w:rsidRDefault="001747E1" w:rsidP="00C27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66B"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</w:tr>
    </w:tbl>
    <w:p w:rsidR="001747E1" w:rsidRDefault="001747E1">
      <w:bookmarkStart w:id="0" w:name="_GoBack"/>
      <w:bookmarkEnd w:id="0"/>
    </w:p>
    <w:sectPr w:rsidR="001747E1" w:rsidSect="00500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17A"/>
    <w:rsid w:val="00047819"/>
    <w:rsid w:val="000C7D71"/>
    <w:rsid w:val="00166615"/>
    <w:rsid w:val="001747E1"/>
    <w:rsid w:val="002229AA"/>
    <w:rsid w:val="00266B2A"/>
    <w:rsid w:val="002F017A"/>
    <w:rsid w:val="00397CE8"/>
    <w:rsid w:val="003B15A8"/>
    <w:rsid w:val="003D6F6C"/>
    <w:rsid w:val="003F24BE"/>
    <w:rsid w:val="004B56B5"/>
    <w:rsid w:val="004C42C0"/>
    <w:rsid w:val="00500B5D"/>
    <w:rsid w:val="0054582E"/>
    <w:rsid w:val="005717FC"/>
    <w:rsid w:val="005779F9"/>
    <w:rsid w:val="00646724"/>
    <w:rsid w:val="007666EF"/>
    <w:rsid w:val="008A260B"/>
    <w:rsid w:val="009C657C"/>
    <w:rsid w:val="00A564AE"/>
    <w:rsid w:val="00AC5EF7"/>
    <w:rsid w:val="00AE0CCA"/>
    <w:rsid w:val="00B774CE"/>
    <w:rsid w:val="00BB3792"/>
    <w:rsid w:val="00C2766B"/>
    <w:rsid w:val="00DE7DE8"/>
    <w:rsid w:val="00E44800"/>
    <w:rsid w:val="00EC0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B5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F017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43</Words>
  <Characters>251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об объеме недопоставленной электрической энергии </dc:title>
  <dc:subject/>
  <dc:creator>Белокрылова</dc:creator>
  <cp:keywords/>
  <dc:description/>
  <cp:lastModifiedBy>1</cp:lastModifiedBy>
  <cp:revision>2</cp:revision>
  <dcterms:created xsi:type="dcterms:W3CDTF">2019-04-16T23:15:00Z</dcterms:created>
  <dcterms:modified xsi:type="dcterms:W3CDTF">2019-04-16T23:15:00Z</dcterms:modified>
</cp:coreProperties>
</file>